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240D3" w14:textId="77777777" w:rsidR="00BD0BD9" w:rsidRDefault="00BD0BD9" w:rsidP="00BD0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BAXTER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6B8DB2DF" w14:textId="77777777" w:rsidR="00BD0BD9" w:rsidRDefault="00BD0BD9" w:rsidP="00BD0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Thwaite, Yorkshire.</w:t>
      </w:r>
    </w:p>
    <w:p w14:paraId="3613F525" w14:textId="77777777" w:rsidR="00BD0BD9" w:rsidRDefault="00BD0BD9" w:rsidP="00BD0B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B06814" w14:textId="77777777" w:rsidR="00BD0BD9" w:rsidRDefault="00BD0BD9" w:rsidP="00BD0B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95A6BA" w14:textId="77777777" w:rsidR="00BD0BD9" w:rsidRDefault="00BD0BD9" w:rsidP="00BD0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when sued with Thomas Bothe of </w:t>
      </w:r>
    </w:p>
    <w:p w14:paraId="1029F0C9" w14:textId="77777777" w:rsidR="00BD0BD9" w:rsidRDefault="00BD0BD9" w:rsidP="00BD0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Gildingwells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Rodes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Letwell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Wryght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3406FFE0" w14:textId="77777777" w:rsidR="00BD0BD9" w:rsidRDefault="00BD0BD9" w:rsidP="00BD0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Carre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to answer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Keton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 a trespass.</w:t>
      </w:r>
    </w:p>
    <w:p w14:paraId="0B92F857" w14:textId="77777777" w:rsidR="00BD0BD9" w:rsidRDefault="00BD0BD9" w:rsidP="00BD0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p.86)</w:t>
      </w:r>
    </w:p>
    <w:p w14:paraId="204DCB6B" w14:textId="77777777" w:rsidR="00BD0BD9" w:rsidRDefault="00BD0BD9" w:rsidP="00BD0B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8188FB" w14:textId="77777777" w:rsidR="00BD0BD9" w:rsidRDefault="00BD0BD9" w:rsidP="00BD0B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0FF77" w14:textId="77777777" w:rsidR="00BD0BD9" w:rsidRDefault="00BD0BD9" w:rsidP="00BD0B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658510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7C705" w14:textId="77777777" w:rsidR="00BD0BD9" w:rsidRDefault="00BD0BD9" w:rsidP="009139A6">
      <w:r>
        <w:separator/>
      </w:r>
    </w:p>
  </w:endnote>
  <w:endnote w:type="continuationSeparator" w:id="0">
    <w:p w14:paraId="448832EC" w14:textId="77777777" w:rsidR="00BD0BD9" w:rsidRDefault="00BD0B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2BE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0D2E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E80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83802" w14:textId="77777777" w:rsidR="00BD0BD9" w:rsidRDefault="00BD0BD9" w:rsidP="009139A6">
      <w:r>
        <w:separator/>
      </w:r>
    </w:p>
  </w:footnote>
  <w:footnote w:type="continuationSeparator" w:id="0">
    <w:p w14:paraId="6D08A00E" w14:textId="77777777" w:rsidR="00BD0BD9" w:rsidRDefault="00BD0B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B9B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332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9D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D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D0BD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A5693"/>
  <w15:chartTrackingRefBased/>
  <w15:docId w15:val="{08838968-4BF8-4240-AD91-C20F426E0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2021-05-01T18:39:00Z</dcterms:created>
  <dcterms:modified xsi:type="dcterms:W3CDTF">2021-05-01T18:39:00Z</dcterms:modified>
</cp:coreProperties>
</file>